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6E34C" w14:textId="77777777" w:rsidR="00603C65" w:rsidRDefault="00603C65" w:rsidP="00603C6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SHORTER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fl.1495)</w:t>
      </w:r>
    </w:p>
    <w:p w14:paraId="72AAC1B5" w14:textId="77777777" w:rsidR="00603C65" w:rsidRDefault="00603C65" w:rsidP="00603C6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Staffordshire.</w:t>
      </w:r>
    </w:p>
    <w:p w14:paraId="1BD63A90" w14:textId="77777777" w:rsidR="00603C65" w:rsidRDefault="00603C65" w:rsidP="00603C65">
      <w:pPr>
        <w:pStyle w:val="NoSpacing"/>
        <w:rPr>
          <w:rFonts w:cs="Times New Roman"/>
          <w:szCs w:val="24"/>
        </w:rPr>
      </w:pPr>
    </w:p>
    <w:p w14:paraId="049158E5" w14:textId="77777777" w:rsidR="00603C65" w:rsidRDefault="00603C65" w:rsidP="00603C65">
      <w:pPr>
        <w:pStyle w:val="NoSpacing"/>
        <w:rPr>
          <w:rFonts w:cs="Times New Roman"/>
          <w:szCs w:val="24"/>
        </w:rPr>
      </w:pPr>
    </w:p>
    <w:p w14:paraId="570BED9B" w14:textId="77777777" w:rsidR="00603C65" w:rsidRDefault="00603C65" w:rsidP="00603C6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1495</w:t>
      </w:r>
      <w:r>
        <w:rPr>
          <w:rFonts w:cs="Times New Roman"/>
          <w:szCs w:val="24"/>
        </w:rPr>
        <w:tab/>
        <w:t xml:space="preserve">He conveyed a croft to Henry </w:t>
      </w:r>
      <w:proofErr w:type="spellStart"/>
      <w:r>
        <w:rPr>
          <w:rFonts w:cs="Times New Roman"/>
          <w:szCs w:val="24"/>
        </w:rPr>
        <w:t>Ropley</w:t>
      </w:r>
      <w:proofErr w:type="spellEnd"/>
      <w:r>
        <w:rPr>
          <w:rFonts w:cs="Times New Roman"/>
          <w:szCs w:val="24"/>
        </w:rPr>
        <w:t>(q.v.).</w:t>
      </w:r>
    </w:p>
    <w:p w14:paraId="7FA737C9" w14:textId="77777777" w:rsidR="00603C65" w:rsidRDefault="00603C65" w:rsidP="00603C65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(“English Medieval Industries” ed. John Blair and Nigel Ramsay pub. The </w:t>
      </w:r>
      <w:proofErr w:type="spellStart"/>
      <w:r>
        <w:rPr>
          <w:rFonts w:cs="Times New Roman"/>
          <w:szCs w:val="24"/>
        </w:rPr>
        <w:t>Hambledon</w:t>
      </w:r>
      <w:proofErr w:type="spellEnd"/>
      <w:r>
        <w:rPr>
          <w:rFonts w:cs="Times New Roman"/>
          <w:szCs w:val="24"/>
        </w:rPr>
        <w:t xml:space="preserve"> Press 1991 p.255)</w:t>
      </w:r>
    </w:p>
    <w:p w14:paraId="4D140A1D" w14:textId="77777777" w:rsidR="00603C65" w:rsidRDefault="00603C65" w:rsidP="00603C65">
      <w:pPr>
        <w:pStyle w:val="NoSpacing"/>
        <w:rPr>
          <w:rFonts w:cs="Times New Roman"/>
          <w:szCs w:val="24"/>
        </w:rPr>
      </w:pPr>
    </w:p>
    <w:p w14:paraId="14D4CA30" w14:textId="77777777" w:rsidR="00603C65" w:rsidRDefault="00603C65" w:rsidP="00603C65">
      <w:pPr>
        <w:pStyle w:val="NoSpacing"/>
        <w:rPr>
          <w:rFonts w:cs="Times New Roman"/>
          <w:szCs w:val="24"/>
        </w:rPr>
      </w:pPr>
    </w:p>
    <w:p w14:paraId="425D4A23" w14:textId="77777777" w:rsidR="00603C65" w:rsidRDefault="00603C65" w:rsidP="00603C6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July 2023</w:t>
      </w:r>
    </w:p>
    <w:p w14:paraId="1D77D8A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10FE3" w14:textId="77777777" w:rsidR="00603C65" w:rsidRDefault="00603C65" w:rsidP="009139A6">
      <w:r>
        <w:separator/>
      </w:r>
    </w:p>
  </w:endnote>
  <w:endnote w:type="continuationSeparator" w:id="0">
    <w:p w14:paraId="53427901" w14:textId="77777777" w:rsidR="00603C65" w:rsidRDefault="00603C6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35F9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0EC9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79BC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FABFB" w14:textId="77777777" w:rsidR="00603C65" w:rsidRDefault="00603C65" w:rsidP="009139A6">
      <w:r>
        <w:separator/>
      </w:r>
    </w:p>
  </w:footnote>
  <w:footnote w:type="continuationSeparator" w:id="0">
    <w:p w14:paraId="42CFCF25" w14:textId="77777777" w:rsidR="00603C65" w:rsidRDefault="00603C6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3F8D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F9F3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0667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C65"/>
    <w:rsid w:val="000666E0"/>
    <w:rsid w:val="002510B7"/>
    <w:rsid w:val="005C130B"/>
    <w:rsid w:val="00603C65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C67456"/>
  <w15:chartTrackingRefBased/>
  <w15:docId w15:val="{42DA0C69-498D-4262-B411-260106CF2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2023-08-06T12:26:00Z</dcterms:created>
  <dcterms:modified xsi:type="dcterms:W3CDTF">2023-08-06T12:27:00Z</dcterms:modified>
</cp:coreProperties>
</file>